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F75C6" w14:textId="5F0D3851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4E55F7">
        <w:rPr>
          <w:rFonts w:cs="Calibri"/>
          <w:b/>
          <w:bCs/>
        </w:rPr>
        <w:t>106</w:t>
      </w:r>
      <w:r w:rsidR="00096145" w:rsidRPr="00476554">
        <w:rPr>
          <w:rFonts w:cs="Calibri"/>
          <w:b/>
          <w:bCs/>
        </w:rPr>
        <w:t>/202</w:t>
      </w:r>
      <w:r w:rsidR="004E55F7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ab/>
        <w:t>del</w:t>
      </w:r>
      <w:r w:rsidR="004E55F7">
        <w:rPr>
          <w:rFonts w:cs="Calibri"/>
          <w:b/>
          <w:bCs/>
        </w:rPr>
        <w:t xml:space="preserve"> 20</w:t>
      </w:r>
      <w:r w:rsidR="00096145" w:rsidRPr="00476554">
        <w:rPr>
          <w:rFonts w:cs="Calibri"/>
          <w:b/>
          <w:bCs/>
        </w:rPr>
        <w:t>.</w:t>
      </w:r>
      <w:r w:rsidR="004E55F7">
        <w:rPr>
          <w:rFonts w:cs="Calibri"/>
          <w:b/>
          <w:bCs/>
        </w:rPr>
        <w:t>03</w:t>
      </w:r>
      <w:r w:rsidR="00096145" w:rsidRPr="00476554">
        <w:rPr>
          <w:rFonts w:cs="Calibri"/>
          <w:b/>
          <w:bCs/>
        </w:rPr>
        <w:t>.202</w:t>
      </w:r>
      <w:r w:rsidR="004E55F7">
        <w:rPr>
          <w:rFonts w:cs="Calibri"/>
          <w:b/>
          <w:bCs/>
        </w:rPr>
        <w:t>4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74070CEB" w:rsidR="00096145" w:rsidRPr="00476554" w:rsidRDefault="00096145" w:rsidP="00D80DE6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F859B6">
        <w:rPr>
          <w:rFonts w:cs="Calibri"/>
          <w:sz w:val="24"/>
          <w:szCs w:val="24"/>
          <w:lang w:val="it-IT"/>
        </w:rPr>
        <w:t xml:space="preserve"> </w:t>
      </w:r>
      <w:r w:rsidR="00092367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Prof.</w:t>
      </w:r>
      <w:r w:rsidR="00F859B6">
        <w:rPr>
          <w:rFonts w:cs="Calibri"/>
          <w:sz w:val="24"/>
          <w:szCs w:val="24"/>
          <w:lang w:val="it-IT"/>
        </w:rPr>
        <w:t xml:space="preserve"> Massimiliano </w:t>
      </w:r>
      <w:proofErr w:type="spellStart"/>
      <w:r w:rsidR="00F859B6">
        <w:rPr>
          <w:rFonts w:cs="Calibri"/>
          <w:sz w:val="24"/>
          <w:szCs w:val="24"/>
          <w:lang w:val="it-IT"/>
        </w:rPr>
        <w:t>Fabbricino</w:t>
      </w:r>
      <w:proofErr w:type="spellEnd"/>
      <w:r w:rsidR="00F859B6">
        <w:rPr>
          <w:rFonts w:cs="Calibri"/>
          <w:sz w:val="24"/>
          <w:szCs w:val="24"/>
          <w:lang w:val="it-IT"/>
        </w:rPr>
        <w:t>,</w:t>
      </w:r>
      <w:r w:rsidR="001E48DE">
        <w:rPr>
          <w:rFonts w:cs="Calibri"/>
          <w:sz w:val="24"/>
          <w:szCs w:val="24"/>
          <w:lang w:val="it-IT"/>
        </w:rPr>
        <w:t xml:space="preserve"> che nell’interesse </w:t>
      </w:r>
      <w:proofErr w:type="gramStart"/>
      <w:r w:rsidR="00F377D7">
        <w:rPr>
          <w:rFonts w:cs="Calibri"/>
          <w:sz w:val="24"/>
          <w:szCs w:val="24"/>
          <w:lang w:val="it-IT"/>
        </w:rPr>
        <w:t xml:space="preserve">del </w:t>
      </w:r>
      <w:r w:rsidR="00E30EA0">
        <w:rPr>
          <w:rFonts w:cs="Calibri"/>
          <w:sz w:val="24"/>
          <w:szCs w:val="24"/>
          <w:lang w:val="it-IT"/>
        </w:rPr>
        <w:t xml:space="preserve"> corso</w:t>
      </w:r>
      <w:proofErr w:type="gramEnd"/>
      <w:r w:rsidR="00E30EA0">
        <w:rPr>
          <w:rFonts w:cs="Calibri"/>
          <w:sz w:val="24"/>
          <w:szCs w:val="24"/>
          <w:lang w:val="it-IT"/>
        </w:rPr>
        <w:t xml:space="preserve"> di studio</w:t>
      </w:r>
      <w:r w:rsidR="00F377D7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di Laurea Magistrale </w:t>
      </w:r>
      <w:r w:rsidR="00D80DE6">
        <w:rPr>
          <w:rFonts w:cs="Calibri"/>
          <w:sz w:val="24"/>
          <w:szCs w:val="24"/>
          <w:lang w:val="it-IT"/>
        </w:rPr>
        <w:t>i</w:t>
      </w:r>
      <w:r w:rsidR="00D80DE6" w:rsidRPr="00D80DE6">
        <w:rPr>
          <w:rFonts w:cs="Calibri"/>
          <w:sz w:val="24"/>
          <w:szCs w:val="24"/>
          <w:lang w:val="it-IT"/>
        </w:rPr>
        <w:t>ngegneria per l'Ambiente ed il</w:t>
      </w:r>
      <w:r w:rsidR="00D80DE6">
        <w:rPr>
          <w:rFonts w:cs="Calibri"/>
          <w:sz w:val="24"/>
          <w:szCs w:val="24"/>
          <w:lang w:val="it-IT"/>
        </w:rPr>
        <w:t xml:space="preserve"> Territorio    </w:t>
      </w:r>
      <w:r w:rsidR="003427C2">
        <w:rPr>
          <w:rFonts w:cs="Calibri"/>
          <w:sz w:val="24"/>
          <w:szCs w:val="24"/>
          <w:lang w:val="it-IT"/>
        </w:rPr>
        <w:t>,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ha manifestato la necessità di </w:t>
      </w:r>
      <w:r w:rsidR="00092367">
        <w:rPr>
          <w:rFonts w:cs="Calibri"/>
          <w:sz w:val="24"/>
          <w:szCs w:val="24"/>
          <w:lang w:val="it-IT"/>
        </w:rPr>
        <w:t>un</w:t>
      </w:r>
      <w:r w:rsidR="00DB1643">
        <w:rPr>
          <w:rFonts w:cs="Calibri"/>
          <w:sz w:val="24"/>
          <w:szCs w:val="24"/>
          <w:lang w:val="it-IT"/>
        </w:rPr>
        <w:t xml:space="preserve"> noleggio </w:t>
      </w:r>
      <w:bookmarkStart w:id="1" w:name="_Hlk150333560"/>
      <w:r w:rsidR="00DE4962">
        <w:rPr>
          <w:rFonts w:cs="Calibri"/>
          <w:sz w:val="24"/>
          <w:szCs w:val="24"/>
          <w:lang w:val="it-IT"/>
        </w:rPr>
        <w:t xml:space="preserve"> di </w:t>
      </w:r>
      <w:r w:rsidR="009F05F9">
        <w:rPr>
          <w:rFonts w:cs="Calibri"/>
          <w:sz w:val="24"/>
          <w:szCs w:val="24"/>
          <w:lang w:val="it-IT"/>
        </w:rPr>
        <w:t xml:space="preserve">un bus </w:t>
      </w:r>
      <w:r w:rsidR="002C0EEE">
        <w:rPr>
          <w:rFonts w:cs="Calibri"/>
          <w:sz w:val="24"/>
          <w:szCs w:val="24"/>
          <w:lang w:val="it-IT"/>
        </w:rPr>
        <w:t xml:space="preserve"> GT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r w:rsidR="00DB1643">
        <w:rPr>
          <w:rFonts w:cs="Calibri"/>
          <w:sz w:val="24"/>
          <w:szCs w:val="24"/>
          <w:lang w:val="it-IT"/>
        </w:rPr>
        <w:t>18/20 posti per n. 6 uscite didattiche così come meglio indicate nella richiesta</w:t>
      </w:r>
      <w:r w:rsidR="007B3DEC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02169BF9" w14:textId="43EC4239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DB1643">
        <w:rPr>
          <w:rFonts w:cs="Calibri"/>
          <w:sz w:val="24"/>
          <w:szCs w:val="24"/>
          <w:lang w:val="it-IT"/>
        </w:rPr>
        <w:t xml:space="preserve">attraversa la procedura </w:t>
      </w:r>
      <w:proofErr w:type="spellStart"/>
      <w:r w:rsidR="00DB1643">
        <w:rPr>
          <w:rFonts w:cs="Calibri"/>
          <w:sz w:val="24"/>
          <w:szCs w:val="24"/>
          <w:lang w:val="it-IT"/>
        </w:rPr>
        <w:t>Me.Pa</w:t>
      </w:r>
      <w:proofErr w:type="spellEnd"/>
      <w:r w:rsidR="00DB1643">
        <w:rPr>
          <w:rFonts w:cs="Calibri"/>
          <w:sz w:val="24"/>
          <w:szCs w:val="24"/>
          <w:lang w:val="it-IT"/>
        </w:rPr>
        <w:t xml:space="preserve">. sono stati invitati a presentare preventivi n. quattro operatori economici iscritti in </w:t>
      </w:r>
      <w:proofErr w:type="spellStart"/>
      <w:r w:rsidR="00DB1643">
        <w:rPr>
          <w:rFonts w:cs="Calibri"/>
          <w:sz w:val="24"/>
          <w:szCs w:val="24"/>
          <w:lang w:val="it-IT"/>
        </w:rPr>
        <w:t>Me.Pa</w:t>
      </w:r>
      <w:proofErr w:type="spellEnd"/>
      <w:proofErr w:type="gramStart"/>
      <w:r w:rsidR="00DB1643">
        <w:rPr>
          <w:rFonts w:cs="Calibri"/>
          <w:sz w:val="24"/>
          <w:szCs w:val="24"/>
          <w:lang w:val="it-IT"/>
        </w:rPr>
        <w:t xml:space="preserve">. </w:t>
      </w:r>
      <w:r w:rsidRPr="00476554">
        <w:rPr>
          <w:rFonts w:cs="Calibri"/>
          <w:sz w:val="24"/>
          <w:szCs w:val="24"/>
          <w:lang w:val="it-IT"/>
        </w:rPr>
        <w:t>;</w:t>
      </w:r>
      <w:proofErr w:type="gramEnd"/>
    </w:p>
    <w:p w14:paraId="386A52EF" w14:textId="74D9904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="00DB1643">
        <w:rPr>
          <w:rFonts w:cs="Calibri"/>
          <w:sz w:val="24"/>
          <w:szCs w:val="24"/>
          <w:lang w:val="it-IT"/>
        </w:rPr>
        <w:t xml:space="preserve">che hanno presentato i preventivi richiesti due operatori </w:t>
      </w:r>
      <w:proofErr w:type="gramStart"/>
      <w:r w:rsidR="00DB1643">
        <w:rPr>
          <w:rFonts w:cs="Calibri"/>
          <w:sz w:val="24"/>
          <w:szCs w:val="24"/>
          <w:lang w:val="it-IT"/>
        </w:rPr>
        <w:t xml:space="preserve">economici </w:t>
      </w:r>
      <w:r w:rsidR="001C6400">
        <w:rPr>
          <w:rFonts w:cs="Calibri"/>
          <w:sz w:val="24"/>
          <w:szCs w:val="24"/>
          <w:lang w:val="it-IT"/>
        </w:rPr>
        <w:t xml:space="preserve"> operanti</w:t>
      </w:r>
      <w:proofErr w:type="gramEnd"/>
      <w:r w:rsidR="001C6400">
        <w:rPr>
          <w:rFonts w:cs="Calibri"/>
          <w:sz w:val="24"/>
          <w:szCs w:val="24"/>
          <w:lang w:val="it-IT"/>
        </w:rPr>
        <w:t xml:space="preserve"> nel tessuto urbano della Campania</w:t>
      </w:r>
      <w:r w:rsidRPr="00476554">
        <w:rPr>
          <w:rFonts w:cs="Calibri"/>
          <w:sz w:val="24"/>
          <w:szCs w:val="24"/>
          <w:lang w:val="it-IT"/>
        </w:rPr>
        <w:t xml:space="preserve">; </w:t>
      </w:r>
    </w:p>
    <w:p w14:paraId="61FC6C7F" w14:textId="314182CD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E30EA0">
        <w:rPr>
          <w:rFonts w:cs="Calibri"/>
          <w:sz w:val="24"/>
          <w:szCs w:val="24"/>
          <w:lang w:val="it-IT"/>
        </w:rPr>
        <w:t>è</w:t>
      </w:r>
      <w:r w:rsidRPr="00476554">
        <w:rPr>
          <w:rFonts w:cs="Calibri"/>
          <w:sz w:val="24"/>
          <w:szCs w:val="24"/>
          <w:lang w:val="it-IT"/>
        </w:rPr>
        <w:t xml:space="preserve"> pervenut</w:t>
      </w:r>
      <w:r w:rsidR="00E30EA0">
        <w:rPr>
          <w:rFonts w:cs="Calibri"/>
          <w:sz w:val="24"/>
          <w:szCs w:val="24"/>
          <w:lang w:val="it-IT"/>
        </w:rPr>
        <w:t>o</w:t>
      </w:r>
      <w:r w:rsidR="002F2CE3">
        <w:rPr>
          <w:rFonts w:cs="Calibri"/>
          <w:sz w:val="24"/>
          <w:szCs w:val="24"/>
          <w:lang w:val="it-IT"/>
        </w:rPr>
        <w:t xml:space="preserve"> </w:t>
      </w:r>
      <w:proofErr w:type="gramStart"/>
      <w:r w:rsidR="00DE4962">
        <w:rPr>
          <w:rFonts w:cs="Calibri"/>
          <w:sz w:val="24"/>
          <w:szCs w:val="24"/>
          <w:lang w:val="it-IT"/>
        </w:rPr>
        <w:t>i</w:t>
      </w:r>
      <w:r w:rsidR="00E30EA0">
        <w:rPr>
          <w:rFonts w:cs="Calibri"/>
          <w:sz w:val="24"/>
          <w:szCs w:val="24"/>
          <w:lang w:val="it-IT"/>
        </w:rPr>
        <w:t xml:space="preserve">l </w:t>
      </w:r>
      <w:r w:rsidR="00DE4962">
        <w:rPr>
          <w:rFonts w:cs="Calibri"/>
          <w:sz w:val="24"/>
          <w:szCs w:val="24"/>
          <w:lang w:val="it-IT"/>
        </w:rPr>
        <w:t xml:space="preserve"> preventiv</w:t>
      </w:r>
      <w:r w:rsidR="00E30EA0">
        <w:rPr>
          <w:rFonts w:cs="Calibri"/>
          <w:sz w:val="24"/>
          <w:szCs w:val="24"/>
          <w:lang w:val="it-IT"/>
        </w:rPr>
        <w:t>o</w:t>
      </w:r>
      <w:proofErr w:type="gramEnd"/>
      <w:r w:rsidR="00E30EA0">
        <w:rPr>
          <w:rFonts w:cs="Calibri"/>
          <w:sz w:val="24"/>
          <w:szCs w:val="24"/>
          <w:lang w:val="it-IT"/>
        </w:rPr>
        <w:t xml:space="preserve"> della</w:t>
      </w:r>
      <w:r w:rsidRPr="00476554">
        <w:rPr>
          <w:rFonts w:cs="Calibri"/>
          <w:sz w:val="24"/>
          <w:szCs w:val="24"/>
          <w:lang w:val="it-IT"/>
        </w:rPr>
        <w:t>: “</w:t>
      </w:r>
      <w:bookmarkStart w:id="2" w:name="_Hlk136945392"/>
      <w:r w:rsidR="00DB1643">
        <w:rPr>
          <w:rFonts w:cs="Calibri"/>
          <w:sz w:val="24"/>
          <w:szCs w:val="24"/>
          <w:lang w:val="it-IT"/>
        </w:rPr>
        <w:t xml:space="preserve">D’Agostino Tour s.r.l. “ </w:t>
      </w:r>
      <w:bookmarkEnd w:id="2"/>
      <w:r w:rsidR="005C7901">
        <w:rPr>
          <w:rFonts w:cs="Calibri"/>
          <w:sz w:val="24"/>
          <w:szCs w:val="24"/>
          <w:lang w:val="it-IT"/>
        </w:rPr>
        <w:t>, che ha presentato  off</w:t>
      </w:r>
      <w:r w:rsidR="000602B7">
        <w:rPr>
          <w:rFonts w:cs="Calibri"/>
          <w:sz w:val="24"/>
          <w:szCs w:val="24"/>
          <w:lang w:val="it-IT"/>
        </w:rPr>
        <w:t>erta per</w:t>
      </w:r>
      <w:r w:rsidR="00DB1643">
        <w:rPr>
          <w:rFonts w:cs="Calibri"/>
          <w:sz w:val="24"/>
          <w:szCs w:val="24"/>
          <w:lang w:val="it-IT"/>
        </w:rPr>
        <w:t xml:space="preserve"> tutte e sei le uscite didattiche </w:t>
      </w:r>
      <w:r w:rsidR="009F05F9">
        <w:rPr>
          <w:rFonts w:cs="Calibri"/>
          <w:sz w:val="24"/>
          <w:szCs w:val="24"/>
          <w:lang w:val="it-IT"/>
        </w:rPr>
        <w:t xml:space="preserve"> con l’utilizzo di un bus  GT  con autista da </w:t>
      </w:r>
      <w:r w:rsidR="00DB1643">
        <w:rPr>
          <w:rFonts w:cs="Calibri"/>
          <w:sz w:val="24"/>
          <w:szCs w:val="24"/>
          <w:lang w:val="it-IT"/>
        </w:rPr>
        <w:t xml:space="preserve"> 18/20 </w:t>
      </w:r>
      <w:r w:rsidR="009F05F9">
        <w:rPr>
          <w:rFonts w:cs="Calibri"/>
          <w:sz w:val="24"/>
          <w:szCs w:val="24"/>
          <w:lang w:val="it-IT"/>
        </w:rPr>
        <w:t xml:space="preserve"> posti </w:t>
      </w:r>
      <w:r w:rsidR="00E30EA0">
        <w:rPr>
          <w:rFonts w:cs="Calibri"/>
          <w:sz w:val="24"/>
          <w:szCs w:val="24"/>
          <w:lang w:val="it-IT"/>
        </w:rPr>
        <w:t>, richiedendo l’importo</w:t>
      </w:r>
      <w:r w:rsidR="009F05F9">
        <w:rPr>
          <w:rFonts w:cs="Calibri"/>
          <w:sz w:val="24"/>
          <w:szCs w:val="24"/>
          <w:lang w:val="it-IT"/>
        </w:rPr>
        <w:t xml:space="preserve"> complessivo </w:t>
      </w:r>
      <w:r w:rsidR="00E30EA0">
        <w:rPr>
          <w:rFonts w:cs="Calibri"/>
          <w:sz w:val="24"/>
          <w:szCs w:val="24"/>
          <w:lang w:val="it-IT"/>
        </w:rPr>
        <w:t xml:space="preserve"> di euro</w:t>
      </w:r>
      <w:r w:rsidR="00D446A4">
        <w:rPr>
          <w:rFonts w:cs="Calibri"/>
          <w:sz w:val="24"/>
          <w:szCs w:val="24"/>
          <w:lang w:val="it-IT"/>
        </w:rPr>
        <w:t xml:space="preserve"> </w:t>
      </w:r>
      <w:r w:rsidR="00DB1643">
        <w:rPr>
          <w:rFonts w:cs="Calibri"/>
          <w:sz w:val="24"/>
          <w:szCs w:val="24"/>
          <w:lang w:val="it-IT"/>
        </w:rPr>
        <w:t>1600,00</w:t>
      </w:r>
      <w:r w:rsidR="009F05F9">
        <w:rPr>
          <w:rFonts w:cs="Calibri"/>
          <w:sz w:val="24"/>
          <w:szCs w:val="24"/>
          <w:lang w:val="it-IT"/>
        </w:rPr>
        <w:t xml:space="preserve"> oltre</w:t>
      </w:r>
      <w:r w:rsidR="00E30EA0">
        <w:rPr>
          <w:rFonts w:cs="Calibri"/>
          <w:sz w:val="24"/>
          <w:szCs w:val="24"/>
          <w:lang w:val="it-IT"/>
        </w:rPr>
        <w:t xml:space="preserve"> iva</w:t>
      </w:r>
      <w:r w:rsidR="0081639E">
        <w:rPr>
          <w:rFonts w:cs="Calibri"/>
          <w:sz w:val="24"/>
          <w:szCs w:val="24"/>
          <w:lang w:val="it-IT"/>
        </w:rPr>
        <w:t xml:space="preserve">; </w:t>
      </w:r>
      <w:r w:rsidR="00E30EA0">
        <w:rPr>
          <w:rFonts w:cs="Calibri"/>
          <w:sz w:val="24"/>
          <w:szCs w:val="24"/>
          <w:lang w:val="it-IT"/>
        </w:rPr>
        <w:t xml:space="preserve">mentre </w:t>
      </w:r>
      <w:r w:rsidR="00DB1643">
        <w:rPr>
          <w:rFonts w:cs="Calibri"/>
          <w:sz w:val="24"/>
          <w:szCs w:val="24"/>
          <w:lang w:val="it-IT"/>
        </w:rPr>
        <w:t xml:space="preserve">l’altro </w:t>
      </w:r>
      <w:r w:rsidR="00E30EA0">
        <w:rPr>
          <w:rFonts w:cs="Calibri"/>
          <w:sz w:val="24"/>
          <w:szCs w:val="24"/>
          <w:lang w:val="it-IT"/>
        </w:rPr>
        <w:t xml:space="preserve"> operator</w:t>
      </w:r>
      <w:r w:rsidR="00DB1643">
        <w:rPr>
          <w:rFonts w:cs="Calibri"/>
          <w:sz w:val="24"/>
          <w:szCs w:val="24"/>
          <w:lang w:val="it-IT"/>
        </w:rPr>
        <w:t>e</w:t>
      </w:r>
      <w:r w:rsidR="00E30EA0">
        <w:rPr>
          <w:rFonts w:cs="Calibri"/>
          <w:sz w:val="24"/>
          <w:szCs w:val="24"/>
          <w:lang w:val="it-IT"/>
        </w:rPr>
        <w:t xml:space="preserve"> economic</w:t>
      </w:r>
      <w:r w:rsidR="00DB1643">
        <w:rPr>
          <w:rFonts w:cs="Calibri"/>
          <w:sz w:val="24"/>
          <w:szCs w:val="24"/>
          <w:lang w:val="it-IT"/>
        </w:rPr>
        <w:t>o</w:t>
      </w:r>
      <w:r w:rsidR="00E30EA0">
        <w:rPr>
          <w:rFonts w:cs="Calibri"/>
          <w:sz w:val="24"/>
          <w:szCs w:val="24"/>
          <w:lang w:val="it-IT"/>
        </w:rPr>
        <w:t xml:space="preserve"> </w:t>
      </w:r>
      <w:r w:rsidR="00F377D7">
        <w:rPr>
          <w:rFonts w:cs="Calibri"/>
          <w:sz w:val="24"/>
          <w:szCs w:val="24"/>
          <w:lang w:val="it-IT"/>
        </w:rPr>
        <w:t>ha presentato preventiv</w:t>
      </w:r>
      <w:r w:rsidR="00CE2ED6">
        <w:rPr>
          <w:rFonts w:cs="Calibri"/>
          <w:sz w:val="24"/>
          <w:szCs w:val="24"/>
          <w:lang w:val="it-IT"/>
        </w:rPr>
        <w:t>o</w:t>
      </w:r>
      <w:r w:rsidR="00F377D7">
        <w:rPr>
          <w:rFonts w:cs="Calibri"/>
          <w:sz w:val="24"/>
          <w:szCs w:val="24"/>
          <w:lang w:val="it-IT"/>
        </w:rPr>
        <w:t xml:space="preserve"> con prezzo maggiore</w:t>
      </w:r>
      <w:r w:rsidR="005C7901">
        <w:rPr>
          <w:rFonts w:cs="Calibri"/>
          <w:sz w:val="24"/>
          <w:szCs w:val="24"/>
          <w:lang w:val="it-IT"/>
        </w:rPr>
        <w:t>;</w:t>
      </w:r>
    </w:p>
    <w:p w14:paraId="2BDB3488" w14:textId="3304065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r w:rsidR="00CE2ED6">
        <w:rPr>
          <w:rFonts w:cs="Calibri"/>
          <w:sz w:val="24"/>
          <w:szCs w:val="24"/>
          <w:lang w:val="it-IT"/>
        </w:rPr>
        <w:t>D’Agostino Tour s.r.l.”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68FB5CD9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r w:rsidR="00CE2ED6">
        <w:rPr>
          <w:rFonts w:cs="Calibri"/>
          <w:sz w:val="24"/>
          <w:szCs w:val="24"/>
          <w:lang w:val="it-IT"/>
        </w:rPr>
        <w:t>D’Agostino Tour s.r.l.”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6CADA0C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per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CE2ED6">
        <w:rPr>
          <w:rFonts w:cs="Calibri"/>
          <w:sz w:val="24"/>
          <w:szCs w:val="24"/>
          <w:lang w:val="it-IT"/>
        </w:rPr>
        <w:t xml:space="preserve">sei 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uscit</w:t>
      </w:r>
      <w:r w:rsidR="001A1D52">
        <w:rPr>
          <w:rFonts w:cs="Calibri"/>
          <w:sz w:val="24"/>
          <w:szCs w:val="24"/>
          <w:lang w:val="it-IT"/>
        </w:rPr>
        <w:t>e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didattic</w:t>
      </w:r>
      <w:r w:rsidR="001A1D52">
        <w:rPr>
          <w:rFonts w:cs="Calibri"/>
          <w:sz w:val="24"/>
          <w:szCs w:val="24"/>
          <w:lang w:val="it-IT"/>
        </w:rPr>
        <w:t>he</w:t>
      </w:r>
      <w:r w:rsidRPr="00476554">
        <w:rPr>
          <w:rFonts w:cs="Calibri"/>
          <w:sz w:val="24"/>
          <w:szCs w:val="24"/>
          <w:lang w:val="it-IT"/>
        </w:rPr>
        <w:t xml:space="preserve"> precedentemente indicat</w:t>
      </w:r>
      <w:r w:rsidR="00687A45">
        <w:rPr>
          <w:rFonts w:cs="Calibri"/>
          <w:sz w:val="24"/>
          <w:szCs w:val="24"/>
          <w:lang w:val="it-IT"/>
        </w:rPr>
        <w:t>e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2C48342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r w:rsidR="00CE2ED6">
        <w:rPr>
          <w:rFonts w:cs="Calibri"/>
          <w:sz w:val="24"/>
          <w:szCs w:val="24"/>
          <w:lang w:val="it-IT"/>
        </w:rPr>
        <w:t>D’Agostino Tour s.r.l.”</w:t>
      </w:r>
      <w:r w:rsidR="00D02F25">
        <w:rPr>
          <w:rFonts w:cs="Calibri"/>
          <w:sz w:val="24"/>
          <w:szCs w:val="24"/>
          <w:lang w:val="it-IT"/>
        </w:rPr>
        <w:t xml:space="preserve"> possi</w:t>
      </w:r>
      <w:r w:rsidRPr="00476554">
        <w:rPr>
          <w:rFonts w:cs="Calibri"/>
          <w:sz w:val="24"/>
          <w:szCs w:val="24"/>
          <w:lang w:val="it-IT"/>
        </w:rPr>
        <w:t>ede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2DFC06F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41E89751" w14:textId="7785C164" w:rsidR="00096145" w:rsidRPr="00476554" w:rsidRDefault="00096145" w:rsidP="00CE2ED6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</w:rPr>
        <w:t>VIST</w:t>
      </w:r>
      <w:r w:rsidR="00CE2ED6">
        <w:rPr>
          <w:rFonts w:cs="Calibri"/>
          <w:color w:val="232128"/>
          <w:sz w:val="24"/>
          <w:szCs w:val="24"/>
        </w:rPr>
        <w:t>O</w:t>
      </w:r>
      <w:r w:rsidR="00CE2ED6">
        <w:rPr>
          <w:rFonts w:cs="Calibri"/>
          <w:color w:val="232128"/>
          <w:sz w:val="24"/>
          <w:szCs w:val="24"/>
        </w:rPr>
        <w:tab/>
      </w:r>
      <w:r w:rsidR="00CE2ED6">
        <w:rPr>
          <w:rFonts w:cs="Calibri"/>
          <w:color w:val="232128"/>
          <w:sz w:val="24"/>
          <w:szCs w:val="24"/>
        </w:rPr>
        <w:tab/>
        <w:t xml:space="preserve">    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proofErr w:type="gramStart"/>
      <w:r w:rsidR="00476554" w:rsidRPr="00476554">
        <w:rPr>
          <w:rFonts w:cs="Calibri"/>
          <w:color w:val="232128"/>
          <w:sz w:val="24"/>
          <w:szCs w:val="24"/>
          <w:lang w:val="it-IT"/>
        </w:rPr>
        <w:t>D.Lgs</w:t>
      </w:r>
      <w:proofErr w:type="gramEnd"/>
      <w:r w:rsidR="00476554" w:rsidRPr="00476554">
        <w:rPr>
          <w:rFonts w:cs="Calibri"/>
          <w:color w:val="232128"/>
          <w:sz w:val="24"/>
          <w:szCs w:val="24"/>
          <w:lang w:val="it-IT"/>
        </w:rPr>
        <w:t>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La delibera ANAC n. 1097 del 26 ottobre 216: Linee Guida n. 4 intitolate “Procedure per l’affidamento dei contratti pubblici di importo inferiore alle soglie di rilevanza 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02F9F2C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3" w:name="_Hlk137203938"/>
      <w:r w:rsidR="00AF49B2">
        <w:rPr>
          <w:rFonts w:cs="Calibri"/>
          <w:color w:val="232128"/>
          <w:sz w:val="24"/>
          <w:szCs w:val="24"/>
          <w:lang w:val="it-IT"/>
        </w:rPr>
        <w:t>budget economico didattica 202</w:t>
      </w:r>
      <w:r w:rsidR="00CE2ED6">
        <w:rPr>
          <w:rFonts w:cs="Calibri"/>
          <w:color w:val="232128"/>
          <w:sz w:val="24"/>
          <w:szCs w:val="24"/>
          <w:lang w:val="it-IT"/>
        </w:rPr>
        <w:t>3</w:t>
      </w:r>
      <w:bookmarkEnd w:id="3"/>
      <w:r w:rsidR="00DF6338">
        <w:rPr>
          <w:rFonts w:cs="Calibri"/>
          <w:color w:val="232128"/>
          <w:sz w:val="24"/>
          <w:szCs w:val="24"/>
          <w:lang w:val="it-IT"/>
        </w:rPr>
        <w:t>”</w:t>
      </w:r>
      <w:r w:rsidR="003F7A88">
        <w:rPr>
          <w:rFonts w:cs="Calibri"/>
          <w:color w:val="232128"/>
          <w:sz w:val="24"/>
          <w:szCs w:val="24"/>
          <w:lang w:val="it-IT"/>
        </w:rPr>
        <w:t>,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CE2ED6">
        <w:rPr>
          <w:rFonts w:cs="Calibri"/>
          <w:color w:val="232128"/>
          <w:sz w:val="24"/>
          <w:szCs w:val="24"/>
          <w:lang w:val="it-IT"/>
        </w:rPr>
        <w:t>BODA437F8</w:t>
      </w:r>
      <w:proofErr w:type="gramStart"/>
      <w:r w:rsidR="00CE2ED6">
        <w:rPr>
          <w:rFonts w:cs="Calibri"/>
          <w:color w:val="232128"/>
          <w:sz w:val="24"/>
          <w:szCs w:val="24"/>
          <w:lang w:val="it-IT"/>
        </w:rPr>
        <w:t>C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;</w:t>
      </w:r>
      <w:proofErr w:type="gramEnd"/>
    </w:p>
    <w:p w14:paraId="480CA13F" w14:textId="0D0DD71B" w:rsidR="00096145" w:rsidRPr="00476554" w:rsidRDefault="00476554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</w:t>
      </w: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1C3942F2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CE2ED6">
        <w:rPr>
          <w:rFonts w:cs="Calibri"/>
          <w:color w:val="232128"/>
          <w:sz w:val="24"/>
          <w:szCs w:val="24"/>
          <w:lang w:val="it-IT"/>
        </w:rPr>
        <w:t>D’Agostino Tour s.r.l.”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CE2ED6">
        <w:rPr>
          <w:rFonts w:cs="Calibri"/>
          <w:color w:val="232128"/>
          <w:sz w:val="24"/>
          <w:szCs w:val="24"/>
          <w:lang w:val="it-IT"/>
        </w:rPr>
        <w:t xml:space="preserve">Melito di </w:t>
      </w:r>
      <w:proofErr w:type="gramStart"/>
      <w:r w:rsidR="00CE2ED6">
        <w:rPr>
          <w:rFonts w:cs="Calibri"/>
          <w:color w:val="232128"/>
          <w:sz w:val="24"/>
          <w:szCs w:val="24"/>
          <w:lang w:val="it-IT"/>
        </w:rPr>
        <w:t xml:space="preserve">Napoli, </w:t>
      </w:r>
      <w:r w:rsidR="002623EE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proofErr w:type="gramEnd"/>
      <w:r w:rsidRPr="00476554">
        <w:rPr>
          <w:rFonts w:cs="Calibri"/>
          <w:color w:val="232128"/>
          <w:sz w:val="24"/>
          <w:szCs w:val="24"/>
          <w:lang w:val="it-IT"/>
        </w:rPr>
        <w:t>(</w:t>
      </w:r>
      <w:r w:rsidR="00687A45">
        <w:rPr>
          <w:rFonts w:cs="Calibri"/>
          <w:color w:val="232128"/>
          <w:sz w:val="24"/>
          <w:szCs w:val="24"/>
          <w:lang w:val="it-IT"/>
        </w:rPr>
        <w:t>Na</w:t>
      </w:r>
      <w:r w:rsidR="002623EE">
        <w:rPr>
          <w:rFonts w:cs="Calibri"/>
          <w:color w:val="232128"/>
          <w:sz w:val="24"/>
          <w:szCs w:val="24"/>
          <w:lang w:val="it-IT"/>
        </w:rPr>
        <w:t>), al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la </w:t>
      </w:r>
      <w:r w:rsidR="0081639E">
        <w:rPr>
          <w:rFonts w:cs="Calibri"/>
          <w:color w:val="232128"/>
          <w:sz w:val="24"/>
          <w:szCs w:val="24"/>
          <w:lang w:val="it-IT"/>
        </w:rPr>
        <w:t>Via</w:t>
      </w:r>
      <w:r w:rsidR="00AF7D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CE2ED6">
        <w:rPr>
          <w:rFonts w:cs="Calibri"/>
          <w:color w:val="232128"/>
          <w:sz w:val="24"/>
          <w:szCs w:val="24"/>
          <w:lang w:val="it-IT"/>
        </w:rPr>
        <w:t>delle Camelie n. 23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CE2ED6">
        <w:rPr>
          <w:rFonts w:cs="Calibri"/>
          <w:color w:val="232128"/>
          <w:sz w:val="24"/>
          <w:szCs w:val="24"/>
          <w:lang w:val="it-IT"/>
        </w:rPr>
        <w:t>04642601217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noleggio di 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9369E">
        <w:rPr>
          <w:rFonts w:cs="Calibri"/>
          <w:color w:val="232128"/>
          <w:sz w:val="24"/>
          <w:szCs w:val="24"/>
          <w:lang w:val="it-IT"/>
        </w:rPr>
        <w:t>per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le </w:t>
      </w:r>
      <w:r w:rsidR="00CE2ED6">
        <w:rPr>
          <w:rFonts w:cs="Calibri"/>
          <w:color w:val="232128"/>
          <w:sz w:val="24"/>
          <w:szCs w:val="24"/>
          <w:lang w:val="it-IT"/>
        </w:rPr>
        <w:t xml:space="preserve">sei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B64F1">
        <w:rPr>
          <w:rFonts w:cs="Calibri"/>
          <w:color w:val="232128"/>
          <w:sz w:val="24"/>
          <w:szCs w:val="24"/>
          <w:lang w:val="it-IT"/>
        </w:rPr>
        <w:t xml:space="preserve"> u</w:t>
      </w:r>
      <w:r w:rsidR="003A3E2A">
        <w:rPr>
          <w:rFonts w:cs="Calibri"/>
          <w:color w:val="232128"/>
          <w:sz w:val="24"/>
          <w:szCs w:val="24"/>
          <w:lang w:val="it-IT"/>
        </w:rPr>
        <w:t>scit</w:t>
      </w:r>
      <w:r w:rsidR="001A1D52">
        <w:rPr>
          <w:rFonts w:cs="Calibri"/>
          <w:color w:val="232128"/>
          <w:sz w:val="24"/>
          <w:szCs w:val="24"/>
          <w:lang w:val="it-IT"/>
        </w:rPr>
        <w:t>e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didattic</w:t>
      </w:r>
      <w:r w:rsidR="001A1D52">
        <w:rPr>
          <w:rFonts w:cs="Calibri"/>
          <w:color w:val="232128"/>
          <w:sz w:val="24"/>
          <w:szCs w:val="24"/>
          <w:lang w:val="it-IT"/>
        </w:rPr>
        <w:t>he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504FAA">
        <w:rPr>
          <w:rFonts w:cs="Calibri"/>
          <w:color w:val="232128"/>
          <w:sz w:val="24"/>
          <w:szCs w:val="24"/>
          <w:lang w:val="it-IT"/>
        </w:rPr>
        <w:t xml:space="preserve"> così come </w:t>
      </w:r>
      <w:r w:rsidR="003A3E2A">
        <w:rPr>
          <w:rFonts w:cs="Calibri"/>
          <w:color w:val="232128"/>
          <w:sz w:val="24"/>
          <w:szCs w:val="24"/>
          <w:lang w:val="it-IT"/>
        </w:rPr>
        <w:t>indicato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nel preventivo </w:t>
      </w:r>
      <w:r w:rsidR="003A3E2A">
        <w:rPr>
          <w:rFonts w:cs="Calibri"/>
          <w:color w:val="232128"/>
          <w:sz w:val="24"/>
          <w:szCs w:val="24"/>
          <w:lang w:val="it-IT"/>
        </w:rPr>
        <w:t>allegato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; </w:t>
      </w:r>
    </w:p>
    <w:p w14:paraId="17F02359" w14:textId="787FA50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CE2ED6">
        <w:rPr>
          <w:rFonts w:cs="Calibri"/>
          <w:color w:val="232128"/>
          <w:sz w:val="24"/>
          <w:szCs w:val="24"/>
          <w:lang w:val="it-IT"/>
        </w:rPr>
        <w:t>D’Agostino Tour s.r.l.”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4B6D5DCC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>1.</w:t>
      </w:r>
      <w:r w:rsidR="00CE2ED6">
        <w:rPr>
          <w:rFonts w:cs="Calibri"/>
          <w:color w:val="232128"/>
          <w:sz w:val="24"/>
          <w:szCs w:val="24"/>
          <w:lang w:val="it-IT"/>
        </w:rPr>
        <w:t>600</w:t>
      </w:r>
      <w:r w:rsidR="001A1D52">
        <w:rPr>
          <w:rFonts w:cs="Calibri"/>
          <w:color w:val="232128"/>
          <w:sz w:val="24"/>
          <w:szCs w:val="24"/>
          <w:lang w:val="it-IT"/>
        </w:rPr>
        <w:t>,</w:t>
      </w:r>
      <w:r w:rsidR="00CE2ED6">
        <w:rPr>
          <w:rFonts w:cs="Calibri"/>
          <w:color w:val="232128"/>
          <w:sz w:val="24"/>
          <w:szCs w:val="24"/>
          <w:lang w:val="it-IT"/>
        </w:rPr>
        <w:t>00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r w:rsidR="00CE2ED6">
        <w:rPr>
          <w:rFonts w:cs="Calibri"/>
          <w:color w:val="232128"/>
          <w:sz w:val="24"/>
          <w:szCs w:val="24"/>
          <w:lang w:val="it-IT"/>
        </w:rPr>
        <w:t>milleseicento/00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4829A3">
        <w:rPr>
          <w:rFonts w:cs="Calibri"/>
          <w:color w:val="232128"/>
          <w:sz w:val="24"/>
          <w:szCs w:val="24"/>
          <w:lang w:val="it-IT"/>
        </w:rPr>
        <w:t>esclusa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071F6B6C" w14:textId="7C4ED4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massima,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pari ad euro </w:t>
      </w:r>
      <w:r w:rsidR="001A1D52">
        <w:rPr>
          <w:rFonts w:cs="Calibri"/>
          <w:color w:val="232128"/>
          <w:sz w:val="24"/>
          <w:szCs w:val="24"/>
          <w:lang w:val="it-IT"/>
        </w:rPr>
        <w:t>1.</w:t>
      </w:r>
      <w:r w:rsidR="00CE2ED6">
        <w:rPr>
          <w:rFonts w:cs="Calibri"/>
          <w:color w:val="232128"/>
          <w:sz w:val="24"/>
          <w:szCs w:val="24"/>
          <w:lang w:val="it-IT"/>
        </w:rPr>
        <w:t>760,00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spellStart"/>
      <w:r w:rsidR="00CE2ED6">
        <w:rPr>
          <w:rFonts w:cs="Calibri"/>
          <w:color w:val="232128"/>
          <w:sz w:val="24"/>
          <w:szCs w:val="24"/>
          <w:lang w:val="it-IT"/>
        </w:rPr>
        <w:t>millesettecentosessanta</w:t>
      </w:r>
      <w:proofErr w:type="spellEnd"/>
      <w:r w:rsidR="00921BBD">
        <w:rPr>
          <w:rFonts w:cs="Calibri"/>
          <w:color w:val="232128"/>
          <w:sz w:val="24"/>
          <w:szCs w:val="24"/>
          <w:lang w:val="it-IT"/>
        </w:rPr>
        <w:t>/</w:t>
      </w:r>
      <w:r w:rsidR="00AF49B2">
        <w:rPr>
          <w:rFonts w:cs="Calibri"/>
          <w:color w:val="232128"/>
          <w:sz w:val="24"/>
          <w:szCs w:val="24"/>
          <w:lang w:val="it-IT"/>
        </w:rPr>
        <w:t>00</w:t>
      </w:r>
      <w:r w:rsidR="00921BBD">
        <w:rPr>
          <w:rFonts w:cs="Calibri"/>
          <w:color w:val="232128"/>
          <w:sz w:val="24"/>
          <w:szCs w:val="24"/>
          <w:lang w:val="it-IT"/>
        </w:rPr>
        <w:t>)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comprensiva, oltre che dell’I</w:t>
      </w:r>
      <w:r w:rsidRPr="00476554">
        <w:rPr>
          <w:rFonts w:cs="Calibri"/>
          <w:color w:val="232128"/>
          <w:sz w:val="24"/>
          <w:szCs w:val="24"/>
          <w:lang w:val="it-IT"/>
        </w:rPr>
        <w:t>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all’aliquota del 10%, anche di carburante, pedaggi autostradali, parcheggi, check-point,  autista</w:t>
      </w:r>
      <w:r w:rsidR="00F44281">
        <w:rPr>
          <w:rFonts w:cs="Calibri"/>
          <w:color w:val="232128"/>
          <w:sz w:val="24"/>
          <w:szCs w:val="24"/>
          <w:lang w:val="it-IT"/>
        </w:rPr>
        <w:t>, graverà sul fondo: “000009_</w:t>
      </w:r>
      <w:r w:rsidR="00AF49B2">
        <w:rPr>
          <w:rFonts w:cs="Calibri"/>
          <w:color w:val="232128"/>
          <w:sz w:val="24"/>
          <w:szCs w:val="24"/>
          <w:lang w:val="it-IT"/>
        </w:rPr>
        <w:t>budget economico didattica 202</w:t>
      </w:r>
      <w:r w:rsidR="00CE2ED6">
        <w:rPr>
          <w:rFonts w:cs="Calibri"/>
          <w:color w:val="232128"/>
          <w:sz w:val="24"/>
          <w:szCs w:val="24"/>
          <w:lang w:val="it-IT"/>
        </w:rPr>
        <w:t>3</w:t>
      </w:r>
      <w:r w:rsidR="00374936">
        <w:rPr>
          <w:rFonts w:cs="Calibri"/>
          <w:color w:val="232128"/>
          <w:sz w:val="24"/>
          <w:szCs w:val="24"/>
          <w:lang w:val="it-IT"/>
        </w:rPr>
        <w:t>”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7F149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DAF7F" w14:textId="77777777" w:rsidR="007F149A" w:rsidRDefault="007F149A" w:rsidP="00C132F2">
      <w:r>
        <w:separator/>
      </w:r>
    </w:p>
  </w:endnote>
  <w:endnote w:type="continuationSeparator" w:id="0">
    <w:p w14:paraId="4F1FA777" w14:textId="77777777" w:rsidR="007F149A" w:rsidRDefault="007F149A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CE2ED6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="005C0DBC"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="005C0DBC"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="005C0DBC"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6D193" w14:textId="77777777" w:rsidR="007F149A" w:rsidRDefault="007F149A" w:rsidP="00C132F2">
      <w:bookmarkStart w:id="0" w:name="_Hlk81916750"/>
      <w:bookmarkEnd w:id="0"/>
      <w:r>
        <w:separator/>
      </w:r>
    </w:p>
  </w:footnote>
  <w:footnote w:type="continuationSeparator" w:id="0">
    <w:p w14:paraId="14249D22" w14:textId="77777777" w:rsidR="007F149A" w:rsidRDefault="007F149A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8B9F" w14:textId="77777777" w:rsidR="00793C98" w:rsidRDefault="00CE2ED6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4" w:name="_Hlk78205172"/>
    <w:bookmarkStart w:id="5" w:name="_Hlk78205173"/>
    <w:bookmarkStart w:id="6" w:name="_Hlk78205257"/>
    <w:bookmarkStart w:id="7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4"/>
  <w:bookmarkEnd w:id="5"/>
  <w:bookmarkEnd w:id="6"/>
  <w:bookmarkEnd w:id="7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0EEE"/>
    <w:rsid w:val="002C2342"/>
    <w:rsid w:val="002C707C"/>
    <w:rsid w:val="002C716C"/>
    <w:rsid w:val="002E78A0"/>
    <w:rsid w:val="002F2CE3"/>
    <w:rsid w:val="00314D84"/>
    <w:rsid w:val="003161DC"/>
    <w:rsid w:val="0032007B"/>
    <w:rsid w:val="00327575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3496"/>
    <w:rsid w:val="003A3E2A"/>
    <w:rsid w:val="003A719E"/>
    <w:rsid w:val="003B0DBB"/>
    <w:rsid w:val="003C056C"/>
    <w:rsid w:val="003C2FF8"/>
    <w:rsid w:val="003D0333"/>
    <w:rsid w:val="003D4B29"/>
    <w:rsid w:val="003D7FE0"/>
    <w:rsid w:val="003E4E10"/>
    <w:rsid w:val="003F0835"/>
    <w:rsid w:val="003F7A88"/>
    <w:rsid w:val="00401AA6"/>
    <w:rsid w:val="0040268F"/>
    <w:rsid w:val="00406D14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E55F7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209C"/>
    <w:rsid w:val="007C2749"/>
    <w:rsid w:val="007C44C3"/>
    <w:rsid w:val="007C51F4"/>
    <w:rsid w:val="007C582D"/>
    <w:rsid w:val="007D5512"/>
    <w:rsid w:val="007D6190"/>
    <w:rsid w:val="007E765F"/>
    <w:rsid w:val="007F149A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4624B"/>
    <w:rsid w:val="009540FD"/>
    <w:rsid w:val="00960F93"/>
    <w:rsid w:val="00961908"/>
    <w:rsid w:val="009630CA"/>
    <w:rsid w:val="00971B7C"/>
    <w:rsid w:val="009754B5"/>
    <w:rsid w:val="0097597A"/>
    <w:rsid w:val="009861CD"/>
    <w:rsid w:val="0099536C"/>
    <w:rsid w:val="009A1459"/>
    <w:rsid w:val="009A1701"/>
    <w:rsid w:val="009A4516"/>
    <w:rsid w:val="009A547C"/>
    <w:rsid w:val="009A5F2A"/>
    <w:rsid w:val="009B2B0C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24286"/>
    <w:rsid w:val="00B2600C"/>
    <w:rsid w:val="00B326C9"/>
    <w:rsid w:val="00B403F6"/>
    <w:rsid w:val="00B42611"/>
    <w:rsid w:val="00B501D1"/>
    <w:rsid w:val="00B56992"/>
    <w:rsid w:val="00B664D1"/>
    <w:rsid w:val="00B67542"/>
    <w:rsid w:val="00B715A1"/>
    <w:rsid w:val="00B73C6A"/>
    <w:rsid w:val="00B90439"/>
    <w:rsid w:val="00B928E8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C020D3"/>
    <w:rsid w:val="00C0542A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2ED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75599"/>
    <w:rsid w:val="00D75D44"/>
    <w:rsid w:val="00D76107"/>
    <w:rsid w:val="00D76ED3"/>
    <w:rsid w:val="00D80DE6"/>
    <w:rsid w:val="00D85744"/>
    <w:rsid w:val="00D911D8"/>
    <w:rsid w:val="00D95002"/>
    <w:rsid w:val="00D96B4D"/>
    <w:rsid w:val="00DB1643"/>
    <w:rsid w:val="00DB2688"/>
    <w:rsid w:val="00DD21F4"/>
    <w:rsid w:val="00DD351F"/>
    <w:rsid w:val="00DD59F0"/>
    <w:rsid w:val="00DD6233"/>
    <w:rsid w:val="00DD6D3A"/>
    <w:rsid w:val="00DE4962"/>
    <w:rsid w:val="00DF36A1"/>
    <w:rsid w:val="00DF4F77"/>
    <w:rsid w:val="00DF6338"/>
    <w:rsid w:val="00DF6473"/>
    <w:rsid w:val="00E13E37"/>
    <w:rsid w:val="00E13EB5"/>
    <w:rsid w:val="00E1633F"/>
    <w:rsid w:val="00E30EA0"/>
    <w:rsid w:val="00E43BE4"/>
    <w:rsid w:val="00E43DE0"/>
    <w:rsid w:val="00E4666D"/>
    <w:rsid w:val="00E51741"/>
    <w:rsid w:val="00E70490"/>
    <w:rsid w:val="00E769BA"/>
    <w:rsid w:val="00E91E0D"/>
    <w:rsid w:val="00E91F71"/>
    <w:rsid w:val="00E94E29"/>
    <w:rsid w:val="00E95EE3"/>
    <w:rsid w:val="00EA1DE5"/>
    <w:rsid w:val="00EA3C18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754E0"/>
    <w:rsid w:val="00F7773D"/>
    <w:rsid w:val="00F83C03"/>
    <w:rsid w:val="00F859B6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</Template>
  <TotalTime>11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Gennaro Doria</cp:lastModifiedBy>
  <cp:revision>2</cp:revision>
  <cp:lastPrinted>2023-06-06T10:10:00Z</cp:lastPrinted>
  <dcterms:created xsi:type="dcterms:W3CDTF">2024-03-21T09:39:00Z</dcterms:created>
  <dcterms:modified xsi:type="dcterms:W3CDTF">2024-03-21T09:39:00Z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2024-03-20T12:07:37Z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15b4caeb-56c2-49c8-b3a6-014617048548</vt:lpwstr>
  </property>
  <property fmtid="{D5CDD505-2E9C-101B-9397-08002B2CF9AE}" pid="8" name="MSIP_Label_2ad0b24d-6422-44b0-b3de-abb3a9e8c81a_ContentBits">
    <vt:lpwstr>0</vt:lpwstr>
  </property>
</Properties>
</file>